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1607A" w:rsidRDefault="00BB68D3" w14:paraId="1120ED22" w14:textId="77777777">
      <w:pPr>
        <w15:collapsed w:val="false"/>
      </w:pPr>
      <w:bookmarkStart w:name="_GoBack" w:id="0"/>
      <w:bookmarkEnd w:id="0"/>
      <w:proofErr w:type="spellStart"/>
      <w:r>
        <w:t>MATLEKOVIĆ</w:t>
      </w:r>
      <w:proofErr w:type="spellEnd"/>
      <w:r>
        <w:t xml:space="preserve"> </w:t>
      </w:r>
      <w:proofErr w:type="spellStart"/>
      <w:r>
        <w:t>j.d.o.o</w:t>
      </w:r>
      <w:proofErr w:type="spellEnd"/>
      <w:r>
        <w:t>. u stečaju</w:t>
      </w:r>
      <w:r w:rsidR="00F96AC6">
        <w:t xml:space="preserve"> </w:t>
      </w:r>
    </w:p>
    <w:p w:rsidR="0011607A" w:rsidRDefault="0011607A" w14:paraId="13B6F8F2" w14:textId="77777777">
      <w:proofErr w:type="spellStart"/>
      <w:r>
        <w:t>MAHOVO</w:t>
      </w:r>
      <w:proofErr w:type="spellEnd"/>
      <w:r>
        <w:t xml:space="preserve">, </w:t>
      </w:r>
      <w:proofErr w:type="spellStart"/>
      <w:r>
        <w:t>Mahovo</w:t>
      </w:r>
      <w:proofErr w:type="spellEnd"/>
      <w:r>
        <w:t xml:space="preserve"> 51</w:t>
      </w:r>
    </w:p>
    <w:p w:rsidR="00BB68D3" w:rsidRDefault="00F96AC6" w14:paraId="2E200835" w14:textId="600750E3">
      <w:r>
        <w:t xml:space="preserve">                                                      </w:t>
      </w:r>
      <w:r w:rsidR="00BB68D3">
        <w:t xml:space="preserve">   </w:t>
      </w:r>
    </w:p>
    <w:p w:rsidR="00BB68D3" w:rsidRDefault="00BB68D3" w14:paraId="5A1560C0" w14:textId="77777777"/>
    <w:p w:rsidRPr="0011607A" w:rsidR="0080058D" w:rsidRDefault="00BB68D3" w14:paraId="7A2549C8" w14:textId="5DAF5D0F">
      <w:pPr>
        <w:rPr>
          <w:b/>
          <w:bCs/>
        </w:rPr>
      </w:pPr>
      <w:r w:rsidRPr="0011607A">
        <w:rPr>
          <w:b/>
          <w:bCs/>
        </w:rPr>
        <w:t xml:space="preserve">                                                             </w:t>
      </w:r>
      <w:r w:rsidRPr="0011607A" w:rsidR="00F96AC6">
        <w:rPr>
          <w:b/>
          <w:bCs/>
        </w:rPr>
        <w:t>POPIS VJEROVNIKA</w:t>
      </w:r>
    </w:p>
    <w:p w:rsidR="0011607A" w:rsidRDefault="0011607A" w14:paraId="317DB966" w14:textId="0D281FE6">
      <w:r>
        <w:tab/>
      </w:r>
      <w:r>
        <w:tab/>
      </w:r>
      <w:r>
        <w:tab/>
      </w:r>
      <w:r>
        <w:tab/>
        <w:t xml:space="preserve">        Članak 222.</w:t>
      </w:r>
    </w:p>
    <w:p w:rsidR="00F96AC6" w:rsidRDefault="00F96AC6" w14:paraId="67010286" w14:textId="77777777"/>
    <w:p w:rsidR="00F96AC6" w:rsidP="00BB68D3" w:rsidRDefault="00F96AC6" w14:paraId="542B550A" w14:textId="77777777">
      <w:pPr>
        <w:pStyle w:val="Odlomakpopisa"/>
        <w:numPr>
          <w:ilvl w:val="0"/>
          <w:numId w:val="1"/>
        </w:numPr>
        <w:jc w:val="both"/>
      </w:pPr>
      <w:proofErr w:type="spellStart"/>
      <w:r>
        <w:t>MIN.FINANCIJA</w:t>
      </w:r>
      <w:proofErr w:type="spellEnd"/>
      <w:r>
        <w:t xml:space="preserve">, POREZNA UPRAVA, PODRUČNI URED SISAK, </w:t>
      </w:r>
      <w:proofErr w:type="spellStart"/>
      <w:r>
        <w:t>OIB</w:t>
      </w:r>
      <w:proofErr w:type="spellEnd"/>
      <w:r>
        <w:t xml:space="preserve">: 1868316487,  </w:t>
      </w:r>
    </w:p>
    <w:p w:rsidR="00F96AC6" w:rsidP="00BB68D3" w:rsidRDefault="00F96AC6" w14:paraId="633311D0" w14:textId="77777777">
      <w:pPr>
        <w:pStyle w:val="Odlomakpopisa"/>
        <w:jc w:val="both"/>
      </w:pPr>
      <w:r>
        <w:t>Vjerovnik I višeg isplatnog reda, osnova s naslova poreza i doprinosa na  plaće 45.849,75 eura</w:t>
      </w:r>
    </w:p>
    <w:p w:rsidR="00F96AC6" w:rsidP="00BB68D3" w:rsidRDefault="00F96AC6" w14:paraId="7DEDCE75" w14:textId="6D57FA87">
      <w:pPr>
        <w:pStyle w:val="Odlomakpopisa"/>
        <w:jc w:val="both"/>
      </w:pPr>
      <w:r>
        <w:t>Vjerovnik II višeg isplatnog reda u iznosu 5.277,52 eura</w:t>
      </w:r>
    </w:p>
    <w:p w:rsidR="00F96AC6" w:rsidP="00BB68D3" w:rsidRDefault="00F96AC6" w14:paraId="2AFFCD2E" w14:textId="4BF6617C">
      <w:pPr>
        <w:ind w:firstLine="708"/>
        <w:jc w:val="both"/>
      </w:pPr>
      <w:proofErr w:type="spellStart"/>
      <w:r>
        <w:t>Razlučni</w:t>
      </w:r>
      <w:proofErr w:type="spellEnd"/>
      <w:r>
        <w:t xml:space="preserve"> vjerovnik na osobnom automobilu OPEL </w:t>
      </w:r>
      <w:proofErr w:type="spellStart"/>
      <w:r>
        <w:t>INSIGNIA</w:t>
      </w:r>
      <w:proofErr w:type="spellEnd"/>
      <w:r>
        <w:t xml:space="preserve"> 2,0 </w:t>
      </w:r>
      <w:proofErr w:type="spellStart"/>
      <w:r>
        <w:t>CDTI</w:t>
      </w:r>
      <w:proofErr w:type="spellEnd"/>
      <w:r>
        <w:t xml:space="preserve">, reg. oznaka </w:t>
      </w:r>
      <w:proofErr w:type="spellStart"/>
      <w:r>
        <w:t>SK744HH</w:t>
      </w:r>
      <w:proofErr w:type="spellEnd"/>
    </w:p>
    <w:p w:rsidR="00F96AC6" w:rsidP="00BB68D3" w:rsidRDefault="00F96AC6" w14:paraId="07A6E488" w14:textId="3BA5727F">
      <w:pPr>
        <w:pStyle w:val="Odlomakpopisa"/>
        <w:numPr>
          <w:ilvl w:val="0"/>
          <w:numId w:val="1"/>
        </w:numPr>
        <w:jc w:val="both"/>
      </w:pPr>
      <w:r>
        <w:t xml:space="preserve">ZAGREBAČKI HOLDING d.o.o., </w:t>
      </w:r>
      <w:proofErr w:type="spellStart"/>
      <w:r>
        <w:t>OIB</w:t>
      </w:r>
      <w:proofErr w:type="spellEnd"/>
      <w:r>
        <w:t>: 85584865987, Zagreb, grada Vukovara 41, račun 13,72 eura</w:t>
      </w:r>
    </w:p>
    <w:p w:rsidR="00F96AC6" w:rsidP="00BB68D3" w:rsidRDefault="00F96AC6" w14:paraId="36692815" w14:textId="4F6BC415">
      <w:pPr>
        <w:pStyle w:val="Odlomakpopisa"/>
        <w:numPr>
          <w:ilvl w:val="0"/>
          <w:numId w:val="1"/>
        </w:numPr>
        <w:jc w:val="both"/>
      </w:pPr>
      <w:r>
        <w:t xml:space="preserve">HRVATSKE VODE, , </w:t>
      </w:r>
      <w:proofErr w:type="spellStart"/>
      <w:r>
        <w:t>OIB</w:t>
      </w:r>
      <w:proofErr w:type="spellEnd"/>
      <w:r>
        <w:t>:</w:t>
      </w:r>
      <w:r w:rsidR="00BB68D3">
        <w:t xml:space="preserve"> 28921383001,</w:t>
      </w:r>
      <w:r w:rsidR="0011607A">
        <w:t xml:space="preserve"> Zagreb,</w:t>
      </w:r>
      <w:r w:rsidR="00BB68D3">
        <w:t xml:space="preserve"> grada Vukovara 220, naknada za vode, 44,28 eura</w:t>
      </w:r>
    </w:p>
    <w:p w:rsidR="00BB68D3" w:rsidP="00BB68D3" w:rsidRDefault="00BB68D3" w14:paraId="47DBD0A7" w14:textId="0FA078BF">
      <w:pPr>
        <w:pStyle w:val="Odlomakpopisa"/>
        <w:numPr>
          <w:ilvl w:val="0"/>
          <w:numId w:val="1"/>
        </w:numPr>
        <w:jc w:val="both"/>
      </w:pPr>
      <w:r>
        <w:t xml:space="preserve">FINANCIJSKA AGENCIJA, </w:t>
      </w:r>
      <w:proofErr w:type="spellStart"/>
      <w:r>
        <w:t>OIB</w:t>
      </w:r>
      <w:proofErr w:type="spellEnd"/>
      <w:r>
        <w:t>: 85821130368,</w:t>
      </w:r>
      <w:r w:rsidR="0011607A">
        <w:t xml:space="preserve"> Zagreb,</w:t>
      </w:r>
      <w:r>
        <w:t xml:space="preserve"> grada Vukovara 70, naknada, 540,19 eura</w:t>
      </w:r>
    </w:p>
    <w:p w:rsidR="00BB68D3" w:rsidP="00BB68D3" w:rsidRDefault="00BB68D3" w14:paraId="42933BD6" w14:textId="4D670D24">
      <w:pPr>
        <w:pStyle w:val="Odlomakpopisa"/>
        <w:numPr>
          <w:ilvl w:val="0"/>
          <w:numId w:val="1"/>
        </w:numPr>
        <w:jc w:val="both"/>
      </w:pPr>
      <w:r>
        <w:t xml:space="preserve">ELEKTROINSTALACIJE OREŠKOVIĆ </w:t>
      </w:r>
      <w:proofErr w:type="spellStart"/>
      <w:r>
        <w:t>j.d.o.o</w:t>
      </w:r>
      <w:proofErr w:type="spellEnd"/>
      <w:r>
        <w:t>.,</w:t>
      </w:r>
      <w:r w:rsidR="0011607A">
        <w:t xml:space="preserve"> Ivanić Grad,</w:t>
      </w:r>
      <w:r>
        <w:t xml:space="preserve"> </w:t>
      </w:r>
      <w:proofErr w:type="spellStart"/>
      <w:r>
        <w:t>OIB</w:t>
      </w:r>
      <w:proofErr w:type="spellEnd"/>
      <w:r>
        <w:t>: 08376326065, računi, 4.057,61 eura</w:t>
      </w:r>
    </w:p>
    <w:p w:rsidR="00BB68D3" w:rsidP="00BB68D3" w:rsidRDefault="00BB68D3" w14:paraId="3280611E" w14:textId="2342660D">
      <w:pPr>
        <w:pStyle w:val="Odlomakpopisa"/>
        <w:numPr>
          <w:ilvl w:val="0"/>
          <w:numId w:val="1"/>
        </w:numPr>
        <w:jc w:val="both"/>
      </w:pPr>
      <w:r>
        <w:t xml:space="preserve">ZAGREBAČKA BANKA d.d., </w:t>
      </w:r>
      <w:proofErr w:type="spellStart"/>
      <w:r>
        <w:t>OIB</w:t>
      </w:r>
      <w:proofErr w:type="spellEnd"/>
      <w:r>
        <w:t>: 92963223473,</w:t>
      </w:r>
      <w:r w:rsidR="0011607A">
        <w:t xml:space="preserve"> Zagreb,</w:t>
      </w:r>
      <w:r>
        <w:t xml:space="preserve"> bana J.</w:t>
      </w:r>
      <w:r w:rsidR="0011607A">
        <w:t xml:space="preserve"> </w:t>
      </w:r>
      <w:r>
        <w:t xml:space="preserve">Jelačića 10, ugovori, kredit, 29.597,20 eura </w:t>
      </w:r>
    </w:p>
    <w:p w:rsidR="0011607A" w:rsidP="0011607A" w:rsidRDefault="0011607A" w14:paraId="5BA5FA97" w14:textId="77777777">
      <w:pPr>
        <w:jc w:val="both"/>
      </w:pPr>
    </w:p>
    <w:p w:rsidR="0011607A" w:rsidP="0011607A" w:rsidRDefault="0011607A" w14:paraId="4F008884" w14:textId="77777777">
      <w:pPr>
        <w:jc w:val="both"/>
      </w:pPr>
    </w:p>
    <w:p w:rsidR="0011607A" w:rsidP="0011607A" w:rsidRDefault="0011607A" w14:paraId="303A73E1" w14:textId="1E208B0B">
      <w:pPr>
        <w:jc w:val="both"/>
      </w:pPr>
      <w:r>
        <w:t>U Slavonskom Brodu, 1</w:t>
      </w:r>
      <w:r w:rsidR="00842241">
        <w:t>7</w:t>
      </w:r>
      <w:r>
        <w:t xml:space="preserve">.6.2024.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</w:t>
      </w:r>
    </w:p>
    <w:p w:rsidR="0011607A" w:rsidP="0011607A" w:rsidRDefault="0011607A" w14:paraId="012ACF58" w14:textId="0970948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Predrag </w:t>
      </w:r>
      <w:proofErr w:type="spellStart"/>
      <w:r>
        <w:t>Filajdić</w:t>
      </w:r>
      <w:proofErr w:type="spellEnd"/>
    </w:p>
    <w:sectPr w:rsidR="001160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B0FBD"/>
    <w:multiLevelType w:val="hybridMultilevel"/>
    <w:tmpl w:val="95A0A4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AC6"/>
    <w:rsid w:val="0011607A"/>
    <w:rsid w:val="00764D52"/>
    <w:rsid w:val="0080058D"/>
    <w:rsid w:val="00842241"/>
    <w:rsid w:val="00BB68D3"/>
    <w:rsid w:val="00C3675A"/>
    <w:rsid w:val="00E753E9"/>
    <w:rsid w:val="00F870FA"/>
    <w:rsid w:val="00F9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C758793"/>
  <w15:docId w15:val="{38EC1E54-E997-43B1-B0E3-AA2D1811664E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99"/>
    <w:qFormat/>
    <w:rsid w:val="00F96AC6"/>
    <w:pPr>
      <w:spacing w:after="80" w:line="240" w:lineRule="auto"/>
    </w:pPr>
    <w:rPr>
      <w:rFonts w:ascii="Calibri" w:hAnsi="Calibri" w:eastAsia="Times New Roman" w:cs="Times New Roman"/>
      <w:kern w:val="0"/>
    </w:rPr>
  </w:style>
  <w:style w:type="paragraph" w:styleId="Odlomakpopisa">
    <w:name w:val="List Paragraph"/>
    <w:basedOn w:val="Normal"/>
    <w:uiPriority w:val="34"/>
    <w:qFormat/>
    <w:rsid w:val="00F96AC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753E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E753E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753E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753E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753E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753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753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3"/><Relationship Target="theme/theme1.xml" Type="http://schemas.openxmlformats.org/officeDocument/2006/relationships/them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130</properties:Words>
  <properties:Characters>801</properties:Characters>
  <properties:Lines>24</properties:Lines>
  <properties:Paragraphs>15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2024-06-17T06:45:00Z</dcterms:created>
  <dc:creator>FilaTim</dc:creator>
  <dc:description/>
  <cp:keywords/>
  <cp:lastModifiedBy>Ružica Dubravac</cp:lastModifiedBy>
  <cp:lastPrinted>2024-06-17T06:44:00Z</cp:lastPrinted>
  <dcterms:modified xmlns:xsi="http://www.w3.org/2001/XMLSchema-instance" xsi:type="dcterms:W3CDTF">2024-06-17T06:45:00Z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St-3475/2022-26-4 - POPIS VJEROVNIKA (POPIS VJEROVNIKA.docx)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